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125EF" w14:textId="69B97B80" w:rsidR="006B2F86" w:rsidRDefault="002D55C8" w:rsidP="00E71FC3">
      <w:pPr>
        <w:pStyle w:val="NoSpacing"/>
      </w:pPr>
      <w:r>
        <w:rPr>
          <w:u w:val="single"/>
        </w:rPr>
        <w:t>Brother William BAYLLY</w:t>
      </w:r>
      <w:r>
        <w:t xml:space="preserve">      (fl.1450-1)</w:t>
      </w:r>
    </w:p>
    <w:p w14:paraId="0BC3BED6" w14:textId="4CF809BE" w:rsidR="002D55C8" w:rsidRDefault="002D55C8" w:rsidP="00E71FC3">
      <w:pPr>
        <w:pStyle w:val="NoSpacing"/>
      </w:pPr>
      <w:r>
        <w:t>of the Order of Preachers, Exeter.</w:t>
      </w:r>
    </w:p>
    <w:p w14:paraId="629AABB7" w14:textId="62BA88AF" w:rsidR="002D55C8" w:rsidRDefault="002D55C8" w:rsidP="00E71FC3">
      <w:pPr>
        <w:pStyle w:val="NoSpacing"/>
      </w:pPr>
    </w:p>
    <w:p w14:paraId="291A8F6C" w14:textId="7AFCE0A5" w:rsidR="002D55C8" w:rsidRDefault="002D55C8" w:rsidP="00E71FC3">
      <w:pPr>
        <w:pStyle w:val="NoSpacing"/>
      </w:pPr>
    </w:p>
    <w:p w14:paraId="524325E8" w14:textId="3F84C76C" w:rsidR="002D55C8" w:rsidRDefault="002D55C8" w:rsidP="00E71FC3">
      <w:pPr>
        <w:pStyle w:val="NoSpacing"/>
      </w:pPr>
      <w:r>
        <w:t>19 Dec.1450</w:t>
      </w:r>
      <w:r>
        <w:tab/>
        <w:t>He was ordained acolyte and acolyte.</w:t>
      </w:r>
    </w:p>
    <w:p w14:paraId="63E33E31" w14:textId="3A42BEAF" w:rsidR="002D55C8" w:rsidRDefault="002D55C8" w:rsidP="00E71FC3">
      <w:pPr>
        <w:pStyle w:val="NoSpacing"/>
      </w:pPr>
      <w:r>
        <w:tab/>
      </w:r>
      <w:r>
        <w:tab/>
        <w:t>(“Register of Edmund Lacy, Bishop of Exeter 1420-55” part.4 p.233)</w:t>
      </w:r>
    </w:p>
    <w:p w14:paraId="2D9A0C27" w14:textId="7F36F3F7" w:rsidR="002D55C8" w:rsidRDefault="002D55C8" w:rsidP="00E71FC3">
      <w:pPr>
        <w:pStyle w:val="NoSpacing"/>
      </w:pPr>
      <w:r>
        <w:t>19 Jun.</w:t>
      </w:r>
      <w:r>
        <w:tab/>
        <w:t>1451</w:t>
      </w:r>
      <w:r>
        <w:tab/>
        <w:t>He was ordained deacon.   (ibid.p.236)</w:t>
      </w:r>
    </w:p>
    <w:p w14:paraId="7A3A5592" w14:textId="4AC5CA9A" w:rsidR="002D55C8" w:rsidRDefault="002D55C8" w:rsidP="00E71FC3">
      <w:pPr>
        <w:pStyle w:val="NoSpacing"/>
      </w:pPr>
      <w:r>
        <w:t>18 Sep.</w:t>
      </w:r>
      <w:r>
        <w:tab/>
        <w:t>He was ordained priest.   (ibid. p.</w:t>
      </w:r>
      <w:r w:rsidR="006771FD">
        <w:t>237)</w:t>
      </w:r>
    </w:p>
    <w:p w14:paraId="20FA4AEB" w14:textId="3D18CC19" w:rsidR="006771FD" w:rsidRDefault="006771FD" w:rsidP="00E71FC3">
      <w:pPr>
        <w:pStyle w:val="NoSpacing"/>
      </w:pPr>
    </w:p>
    <w:p w14:paraId="7B5AB3CB" w14:textId="61B07558" w:rsidR="006771FD" w:rsidRDefault="006771FD" w:rsidP="00E71FC3">
      <w:pPr>
        <w:pStyle w:val="NoSpacing"/>
      </w:pPr>
    </w:p>
    <w:p w14:paraId="4992A1E3" w14:textId="223187E7" w:rsidR="006771FD" w:rsidRPr="002D55C8" w:rsidRDefault="006771FD" w:rsidP="00E71FC3">
      <w:pPr>
        <w:pStyle w:val="NoSpacing"/>
      </w:pPr>
      <w:r>
        <w:t>26 November 2019</w:t>
      </w:r>
      <w:bookmarkStart w:id="0" w:name="_GoBack"/>
      <w:bookmarkEnd w:id="0"/>
    </w:p>
    <w:sectPr w:rsidR="006771FD" w:rsidRPr="002D55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EB48" w14:textId="77777777" w:rsidR="002D55C8" w:rsidRDefault="002D55C8" w:rsidP="00E71FC3">
      <w:pPr>
        <w:spacing w:after="0" w:line="240" w:lineRule="auto"/>
      </w:pPr>
      <w:r>
        <w:separator/>
      </w:r>
    </w:p>
  </w:endnote>
  <w:endnote w:type="continuationSeparator" w:id="0">
    <w:p w14:paraId="6040D71D" w14:textId="77777777" w:rsidR="002D55C8" w:rsidRDefault="002D5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B26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8FA53" w14:textId="77777777" w:rsidR="002D55C8" w:rsidRDefault="002D55C8" w:rsidP="00E71FC3">
      <w:pPr>
        <w:spacing w:after="0" w:line="240" w:lineRule="auto"/>
      </w:pPr>
      <w:r>
        <w:separator/>
      </w:r>
    </w:p>
  </w:footnote>
  <w:footnote w:type="continuationSeparator" w:id="0">
    <w:p w14:paraId="3BA7B602" w14:textId="77777777" w:rsidR="002D55C8" w:rsidRDefault="002D5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5C8"/>
    <w:rsid w:val="001A7C09"/>
    <w:rsid w:val="002D55C8"/>
    <w:rsid w:val="00577BD5"/>
    <w:rsid w:val="00656CBA"/>
    <w:rsid w:val="006771F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9B9A4"/>
  <w15:chartTrackingRefBased/>
  <w15:docId w15:val="{C466736E-64CD-458B-99E6-A2F7448D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2019-11-26T11:23:00Z</dcterms:created>
  <dcterms:modified xsi:type="dcterms:W3CDTF">2019-11-26T11:35:00Z</dcterms:modified>
</cp:coreProperties>
</file>